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16F13E86" w:rsidR="00593E8D" w:rsidRPr="000C2AAC" w:rsidRDefault="0022276B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F863CF" wp14:editId="724617DD">
                <wp:simplePos x="0" y="0"/>
                <wp:positionH relativeFrom="column">
                  <wp:posOffset>0</wp:posOffset>
                </wp:positionH>
                <wp:positionV relativeFrom="paragraph">
                  <wp:posOffset>-676275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16B5C" w14:textId="77777777" w:rsidR="0022276B" w:rsidRDefault="0022276B" w:rsidP="0022276B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54BF6C0D" wp14:editId="4EA1240F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53.2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" filled="f" stroked="f">
                <v:textbox>
                  <w:txbxContent>
                    <w:p w14:paraId="63516B5C" w14:textId="77777777" w:rsidR="0022276B" w:rsidRDefault="0022276B" w:rsidP="0022276B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54BF6C0D" wp14:editId="4EA1240F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การเปลี่ยนแปลงรายการในใบอนุญาตผลิตอาหาร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กรณีไม่ต้องตรวจสถานที่ผลิต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)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ได้แก่ การแก้ไขชื่อสถานที่ผลิตอาหาร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แก้ไขที่อยู่สถานที่ผลิตหรือสถานที่เก็บอาหาร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เปลี่ยนชื่อตัว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-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ชื่อสกุลของผู้รับอนุญาตหรือผู้ดำเนินกิจการ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เปลี่ยน เพิ่ม หรือลดผู้ดำเนินกิจการ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ยกเลิกหรือแก้ไขกลุ่มประเภทอาหารและยกเลิกสถานที่เก็บอาหาร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การเปลี่ยนแปลงสถานะนิติบุคคล</w:t>
      </w:r>
    </w:p>
    <w:p w14:paraId="16FCEC75" w14:textId="5C9611B1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22276B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การเปลี่ยนแปลงรายการในใบอนุญาตผลิตอาหาร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กรณีไม่ต้องตรวจสถานที่ผลิต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ได้แก่ การแก้ไขชื่อสถานที่ผลิตอาหาร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แก้ไขที่อยู่สถานที่ผลิตหรือสถานที่เก็บอาหาร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เปลี่ยนชื่อตัว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ชื่อสกุลของผู้รับอนุญาตหรือผู้ดำเนินกิจการ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 เพิ่ม หรือลดผู้ดำเนินกิจการ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ยกเลิกหรือแก้ไขกลุ่มประเภทอาหารและยกเลิกสถานที่เก็บอาหาร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การเปลี่ยนแปลงสถานะนิติบุคคล</w:t>
      </w:r>
    </w:p>
    <w:p w14:paraId="57553D54" w14:textId="39F8B8FA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22276B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22276B">
        <w:tc>
          <w:tcPr>
            <w:tcW w:w="675" w:type="dxa"/>
          </w:tcPr>
          <w:p w14:paraId="23D761D9" w14:textId="12281EB4" w:rsidR="00394708" w:rsidRPr="0087182F" w:rsidRDefault="00394708" w:rsidP="0022276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22276B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22276B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15DD1E79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ประกาศสำนักงานคณะกรรมการอาหารและยาเรื่อง 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5B85F90" w14:textId="77777777" w:rsidR="0022276B" w:rsidRPr="0022276B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การเปลี่ยนแปลงรายการในใบอนุญาตผลิตอาหาร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กรณีไม่ต้องตรวจสถานที่ผลิต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ได้แก่ การแก้ไขชื่อสถานที่ผลิตอาหาร</w:t>
      </w:r>
      <w:r w:rsidR="00094F82" w:rsidRPr="000C2AAC">
        <w:rPr>
          <w:rFonts w:asciiTheme="minorBidi" w:hAnsiTheme="minorBidi"/>
          <w:noProof/>
          <w:sz w:val="32"/>
          <w:szCs w:val="32"/>
        </w:rPr>
        <w:t>/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แก้ไขที่อยู่สถานที่ผลิตหรือสถานที่เก็บอาหาร</w:t>
      </w:r>
      <w:r w:rsidR="00094F82" w:rsidRPr="000C2AAC">
        <w:rPr>
          <w:rFonts w:asciiTheme="minorBidi" w:hAnsiTheme="minorBidi"/>
          <w:noProof/>
          <w:sz w:val="32"/>
          <w:szCs w:val="32"/>
        </w:rPr>
        <w:t>/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เปลี่ยนชื่อตัว</w:t>
      </w:r>
      <w:r w:rsidR="00094F82" w:rsidRPr="000C2AAC">
        <w:rPr>
          <w:rFonts w:asciiTheme="minorBidi" w:hAnsiTheme="minorBidi"/>
          <w:noProof/>
          <w:sz w:val="32"/>
          <w:szCs w:val="32"/>
        </w:rPr>
        <w:t>-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ชื่อสกุลของผู้รับอนุญาตหรือผู้ดำเนินกิจการ</w:t>
      </w:r>
      <w:r w:rsidR="00094F82" w:rsidRPr="000C2AAC">
        <w:rPr>
          <w:rFonts w:asciiTheme="minorBidi" w:hAnsiTheme="minorBidi"/>
          <w:noProof/>
          <w:sz w:val="32"/>
          <w:szCs w:val="32"/>
        </w:rPr>
        <w:t>/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 เพิ่ม หรือลดผู้ดำเนินกิจการ</w:t>
      </w:r>
      <w:r w:rsidR="00094F82" w:rsidRPr="000C2AAC">
        <w:rPr>
          <w:rFonts w:asciiTheme="minorBidi" w:hAnsiTheme="minorBidi"/>
          <w:noProof/>
          <w:sz w:val="32"/>
          <w:szCs w:val="32"/>
        </w:rPr>
        <w:t>/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ยกเลิกหรือแก้ไขกลุ่มประเภทอาหารและยกเลิกสถานที่เก็บอาหาร</w:t>
      </w:r>
      <w:r w:rsidR="00094F82" w:rsidRPr="000C2AAC">
        <w:rPr>
          <w:rFonts w:asciiTheme="minorBidi" w:hAnsiTheme="minorBidi"/>
          <w:noProof/>
          <w:sz w:val="32"/>
          <w:szCs w:val="32"/>
        </w:rPr>
        <w:t>/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การเปลี่ยนแปลงสถานะนิติบุคคล</w:t>
      </w:r>
    </w:p>
    <w:p w14:paraId="38ED2437" w14:textId="77777777" w:rsidR="0022276B" w:rsidRDefault="0022276B" w:rsidP="0022276B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</w:p>
    <w:p w14:paraId="1EF691A9" w14:textId="3D370096" w:rsidR="00760D0B" w:rsidRPr="0022276B" w:rsidRDefault="00094F82" w:rsidP="0022276B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22276B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</w:t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327DEC76" w14:textId="77777777" w:rsidTr="009B7715">
        <w:tc>
          <w:tcPr>
            <w:tcW w:w="675" w:type="dxa"/>
          </w:tcPr>
          <w:p w14:paraId="0AC6782B" w14:textId="1A812A30" w:rsidR="00094F82" w:rsidRPr="000C2AAC" w:rsidRDefault="0022276B" w:rsidP="0022276B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bookmarkStart w:id="0" w:name="_GoBack"/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AFCBFDE" w14:textId="7CA2342B" w:rsidR="00094F82" w:rsidRPr="000C2AAC" w:rsidRDefault="00A13B6C" w:rsidP="0022276B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ที่อยู่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</w:t>
            </w:r>
            <w:r w:rsidR="0022276B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กลุ่มงานคุ้มครองผู้บริโภคและเภสัชสาธารณสุข สำนักงานสาธารณสุขจังหวัดแพร่ โทรศัพท์ </w:t>
            </w:r>
            <w:r w:rsidR="0022276B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0 5462 1096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D5994F8" w14:textId="77777777" w:rsidR="00094F82" w:rsidRPr="000C2AAC" w:rsidRDefault="00A13B6C" w:rsidP="0022276B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00B4C889" w14:textId="1CB77AB2" w:rsidR="00313D38" w:rsidRPr="000C2AAC" w:rsidRDefault="00A13B6C" w:rsidP="0022276B">
            <w:pPr>
              <w:rPr>
                <w:rFonts w:asciiTheme="minorBidi" w:hAnsiTheme="minorBidi" w:hint="cs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22276B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เฉพาะสถานประกอบการที่ตั้งในเขตจังหวัด</w:t>
            </w:r>
          </w:p>
        </w:tc>
      </w:tr>
      <w:bookmarkEnd w:id="0"/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31561362" w14:textId="77777777" w:rsidR="0022276B" w:rsidRPr="0022276B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</w:rPr>
      </w:pPr>
      <w:r w:rsidRPr="0022276B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2418A597" w14:textId="77777777" w:rsidR="0022276B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สถานที่ผลิตที่เข้าข่ายโรงงาน หมายถึง โรงงานตามพระราชบัญญัติโรงงาน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.2535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ที่มีการใช้เครื่องจักรมีกำลังรวมตั้งแต่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แรงม้า หรือกำลังเทียบเท่าตั้งแต่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แรงม้าขึ้นไป หรือใช้คนงานตั้งแต่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คนขึ้นไป โดยใช้เครื่องจักรหรือไม่ก็ตาม</w:t>
      </w: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การขอเปลี่ยนแปลงรายการในใบอนุญาตผลิตอาหาร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ส</w:t>
      </w:r>
      <w:r w:rsidRPr="000C2AAC">
        <w:rPr>
          <w:rFonts w:asciiTheme="minorBidi" w:hAnsiTheme="minorBidi"/>
          <w:noProof/>
          <w:sz w:val="32"/>
          <w:szCs w:val="32"/>
        </w:rPr>
        <w:t xml:space="preserve">.4)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กรณีไม่ต้องตรวจสถานที่ ได้แก่</w:t>
      </w:r>
    </w:p>
    <w:p w14:paraId="375FBD0F" w14:textId="77777777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="0022276B">
        <w:rPr>
          <w:rFonts w:asciiTheme="minorBidi" w:hAnsiTheme="minorBidi"/>
          <w:noProof/>
          <w:sz w:val="32"/>
          <w:szCs w:val="32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แก้ไขชื่อสถานที่ผลิตอาหาร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ไม่ใช่เป็นการเปลี่ยนบุคคลผู้รับอนุญาตหรือนิติบุคคลผู้รับอนุญาต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05F768C9" w14:textId="6EE4BB9E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="0022276B">
        <w:rPr>
          <w:rFonts w:asciiTheme="minorBidi" w:hAnsiTheme="minorBidi"/>
          <w:noProof/>
          <w:sz w:val="32"/>
          <w:szCs w:val="32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แก้ไขที่อยู่ของสถานที่ผลิตหรือสถานที่เก็บอาหาร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ไม่ใช่เป็นการย้ายสถานที่ที่รับอนุญาตไว้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เช่น การเปลี่ยนแปลงเลขหมายประจำบ้าน เนื่องจากสำนักงานเขตแจ้งเปลี่ยนแปลงแต่สถานที่ผลิตยังคงตั้งอยู่ที่เดิม</w:t>
      </w:r>
    </w:p>
    <w:p w14:paraId="424601E2" w14:textId="7F7BA1C3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="0022276B">
        <w:rPr>
          <w:rFonts w:asciiTheme="minorBidi" w:hAnsiTheme="minorBidi"/>
          <w:noProof/>
          <w:sz w:val="32"/>
          <w:szCs w:val="32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เปลี่ยนชื่อ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สกุลของผู้รับอนุญาต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กรณีบุคคลธรรมดา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หรือเปลี่ยนชื่อ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สกุล ของผู้ดำเนินกิจการ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กรณีนิติบุคคล</w:t>
      </w:r>
      <w:r w:rsidRPr="000C2AAC">
        <w:rPr>
          <w:rFonts w:asciiTheme="minorBidi" w:hAnsiTheme="minorBidi"/>
          <w:noProof/>
          <w:sz w:val="32"/>
          <w:szCs w:val="32"/>
        </w:rPr>
        <w:t>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ที่ไม่ใช่เป็นการเปลี่ยนตัวบุคคล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266F5FEF" w14:textId="12C3110C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="0022276B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เปลี่ยน เพิ่ม หรือลด ผู้ดำเนินกิจการ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กรณีนิติบุคคล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3601CCD8" w14:textId="19C01085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="0022276B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ยกเลิกหรือแก้ไขกลุ่มประเภทอาหารและยกเลิกสถานที่เก็บอาหาร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ที่มีมากกว่า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ที่ได้รับอนุญาตไว้ในใบอนุญาตผลิตอาหาร สำหรับในกรณีที่มีการประกาศแก้ไขกลุ่มประเภทอาหารโดยสำนักงานคณะกรรมการอาหารและยา หรือผู้รับอนุญาตมีความประสงค์จะยกเลิกประเภทอาหารที่ได้รับอนุญาตการผลิตอาหารไว้บางประเภท ให้ผู้รับอนุญาตยื่นความประสงค์ขอแก้ไขกลุ่มประเภทอาหาร หรือขอยกเลิกการผลิตอาหารบางประเภท หรือขอยกเลิกสถานที่เก็บอาหารให้ถูกต้องตามหลักฐานเอกสาร</w:t>
      </w:r>
    </w:p>
    <w:p w14:paraId="57FE8E10" w14:textId="77777777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การเปลี่ยนแปลงสถานะนิติบุคคลผู้รับอนุญาตหรือแปรสภาพนิติบุคคลตามกฎหมาย</w:t>
      </w:r>
    </w:p>
    <w:p w14:paraId="02E22B19" w14:textId="77777777" w:rsidR="0022276B" w:rsidRP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b/>
          <w:bCs/>
          <w:noProof/>
          <w:sz w:val="32"/>
          <w:szCs w:val="32"/>
          <w:lang w:bidi="th-TH"/>
        </w:rPr>
      </w:pPr>
      <w:r w:rsidRPr="0022276B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0580D06D" w14:textId="77777777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ผู้ยื่นขออนุญาตต้องเป็นผู้ดำเนินกิจการหรือกรรมการผู้มีอำนาจของนิติบุคคลหรือผู้รับมอบอำนาจ</w:t>
      </w:r>
    </w:p>
    <w:p w14:paraId="2E00AB51" w14:textId="77777777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ตามแบบตรวจสอบเอกสารเบื้องต้น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</w:r>
    </w:p>
    <w:p w14:paraId="385B4534" w14:textId="77777777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491F574C" w14:textId="77777777" w:rsidR="0022276B" w:rsidRDefault="00575FAF" w:rsidP="0022276B">
      <w:pPr>
        <w:tabs>
          <w:tab w:val="left" w:pos="360"/>
        </w:tabs>
        <w:spacing w:after="0" w:line="240" w:lineRule="auto"/>
        <w:jc w:val="thaiDistribute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ไม่สามารถส่งมอบเอกสารหลักฐานให้ครบถ้วนได้ตามระยะเวลาที่ตกลง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ไว้ในแบบตรวจสอบคำขอและบันทึกข้อบกพร่อง</w:t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2DC53437" w:rsidR="00313D38" w:rsidRPr="000C2AAC" w:rsidRDefault="00313D38" w:rsidP="006F17C6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ผู้ประกอบการยื่นคำขอและเอกสารหลักฐานประกอบการพิจารณา </w:t>
            </w: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66E23F2A" w:rsidR="00313D38" w:rsidRPr="000C2AAC" w:rsidRDefault="006F17C6" w:rsidP="00452B6B">
            <w:pPr>
              <w:rPr>
                <w:rFonts w:asciiTheme="minorBidi" w:hAnsiTheme="minorBidi" w:hint="cs"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CA048B7" w14:textId="77777777" w:rsidTr="00313D38">
        <w:tc>
          <w:tcPr>
            <w:tcW w:w="675" w:type="dxa"/>
            <w:vAlign w:val="center"/>
          </w:tcPr>
          <w:p w14:paraId="23E549A8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E476865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7CA8E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D6926BC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  <w:p w14:paraId="05FFD6F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2E5DF9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07BEE631" w14:textId="137E6C34" w:rsidR="00313D38" w:rsidRPr="000C2AAC" w:rsidRDefault="006F17C6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191ACD5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827730A" w14:textId="77777777" w:rsidTr="00313D38">
        <w:tc>
          <w:tcPr>
            <w:tcW w:w="675" w:type="dxa"/>
            <w:vAlign w:val="center"/>
          </w:tcPr>
          <w:p w14:paraId="7C124614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41776E8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7339960B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33E1631" w14:textId="7409BF02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และมายื่นที่เจ้าหน้าที่</w:t>
            </w:r>
          </w:p>
          <w:p w14:paraId="7FE6026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5F6465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3F649C2" w14:textId="373EEBE7" w:rsidR="00313D38" w:rsidRPr="000C2AAC" w:rsidRDefault="006F17C6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A786780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667FDC68" w14:textId="77777777" w:rsidTr="00313D38">
        <w:tc>
          <w:tcPr>
            <w:tcW w:w="675" w:type="dxa"/>
            <w:vAlign w:val="center"/>
          </w:tcPr>
          <w:p w14:paraId="7C7522C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4C4AF9F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7892338F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B64FED0" w14:textId="03ECBC03" w:rsidR="00313D38" w:rsidRPr="000C2AAC" w:rsidRDefault="00313D38" w:rsidP="006F17C6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</w:tc>
        <w:tc>
          <w:tcPr>
            <w:tcW w:w="1368" w:type="dxa"/>
          </w:tcPr>
          <w:p w14:paraId="2C904B5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6A6A038" w14:textId="01E2BA3B" w:rsidR="00313D38" w:rsidRPr="000C2AAC" w:rsidRDefault="006F17C6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15D61DB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6ED4460" w14:textId="77777777" w:rsidTr="00313D38">
        <w:tc>
          <w:tcPr>
            <w:tcW w:w="675" w:type="dxa"/>
            <w:vAlign w:val="center"/>
          </w:tcPr>
          <w:p w14:paraId="446C7C6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0EE4F25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15F075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9FA4A1D" w14:textId="4A0B5A5A" w:rsidR="00313D38" w:rsidRPr="000C2AAC" w:rsidRDefault="00313D38" w:rsidP="006F17C6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คณะผู้ประเมินของจังหวัด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ประเมินความถูกต้องและ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สอดคล้องตามกฎหมาย</w:t>
            </w:r>
          </w:p>
        </w:tc>
        <w:tc>
          <w:tcPr>
            <w:tcW w:w="1368" w:type="dxa"/>
          </w:tcPr>
          <w:p w14:paraId="41FA272E" w14:textId="54670428" w:rsidR="00313D38" w:rsidRPr="000C2AAC" w:rsidRDefault="006F17C6" w:rsidP="00452B6B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5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4BDF816" w14:textId="5ADEE463" w:rsidR="00313D38" w:rsidRPr="000C2AAC" w:rsidRDefault="006F17C6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และเภสัชสาธารณสุข</w:t>
            </w:r>
          </w:p>
        </w:tc>
        <w:tc>
          <w:tcPr>
            <w:tcW w:w="1799" w:type="dxa"/>
          </w:tcPr>
          <w:p w14:paraId="76E33ECD" w14:textId="7DCF0EC4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6F17C6" w:rsidRPr="000C2AAC" w14:paraId="7658BA05" w14:textId="77777777" w:rsidTr="006F17C6">
        <w:tc>
          <w:tcPr>
            <w:tcW w:w="675" w:type="dxa"/>
          </w:tcPr>
          <w:p w14:paraId="188CE7EB" w14:textId="2D6E5138" w:rsidR="006F17C6" w:rsidRPr="00AC4ACB" w:rsidRDefault="006F17C6" w:rsidP="00F4142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0A9E86D" w14:textId="77777777" w:rsidR="006F17C6" w:rsidRPr="00AC4ACB" w:rsidRDefault="006F17C6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4146976E" w14:textId="77777777" w:rsidR="006F17C6" w:rsidRPr="00AC4ACB" w:rsidRDefault="006F17C6" w:rsidP="00F4142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C2C3E49" w14:textId="77777777" w:rsidR="006F17C6" w:rsidRPr="000C2AAC" w:rsidRDefault="006F17C6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585E62DD" w14:textId="77777777" w:rsidR="006F17C6" w:rsidRPr="000C2AAC" w:rsidRDefault="006F17C6" w:rsidP="00F4142A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803AB27" w14:textId="0D900F26" w:rsidR="006F17C6" w:rsidRPr="000C2AAC" w:rsidRDefault="006F17C6" w:rsidP="00F414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FC9BC19" w14:textId="77777777" w:rsidR="006F17C6" w:rsidRPr="000C2AAC" w:rsidRDefault="006F17C6" w:rsidP="00F4142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79420F7A" w14:textId="22FA37D0" w:rsidR="006F17C6" w:rsidRPr="000C2AAC" w:rsidRDefault="006F17C6" w:rsidP="006F17C6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  <w:tr w:rsidR="006F17C6" w:rsidRPr="000C2AAC" w14:paraId="19C1C038" w14:textId="77777777" w:rsidTr="006F17C6">
        <w:tc>
          <w:tcPr>
            <w:tcW w:w="675" w:type="dxa"/>
          </w:tcPr>
          <w:p w14:paraId="1206CC54" w14:textId="1B3B75A1" w:rsidR="006F17C6" w:rsidRPr="00AC4ACB" w:rsidRDefault="006F17C6" w:rsidP="00F4142A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9D978CA" w14:textId="77777777" w:rsidR="006F17C6" w:rsidRPr="00AC4ACB" w:rsidRDefault="006F17C6" w:rsidP="00F4142A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16FBB683" w14:textId="77777777" w:rsidR="006F17C6" w:rsidRPr="00AC4ACB" w:rsidRDefault="006F17C6" w:rsidP="00F4142A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195889B" w14:textId="77777777" w:rsidR="006F17C6" w:rsidRPr="000C2AAC" w:rsidRDefault="006F17C6" w:rsidP="00F4142A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</w:p>
        </w:tc>
        <w:tc>
          <w:tcPr>
            <w:tcW w:w="1368" w:type="dxa"/>
          </w:tcPr>
          <w:p w14:paraId="70A68FAA" w14:textId="22617507" w:rsidR="006F17C6" w:rsidRPr="000C2AAC" w:rsidRDefault="006F17C6" w:rsidP="00F4142A">
            <w:pPr>
              <w:rPr>
                <w:rFonts w:asciiTheme="minorBidi" w:hAnsiTheme="minorBidi" w:hint="cs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60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0E25DC0" w14:textId="77777777" w:rsidR="006F17C6" w:rsidRPr="000C2AAC" w:rsidRDefault="006F17C6" w:rsidP="00F4142A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733654B" w14:textId="531C6EBD" w:rsidR="006F17C6" w:rsidRPr="000C2AAC" w:rsidRDefault="006F17C6" w:rsidP="00F4142A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744F5F55" w14:textId="737842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63AD4">
        <w:rPr>
          <w:rFonts w:asciiTheme="minorBidi" w:hAnsiTheme="minorBidi"/>
          <w:noProof/>
          <w:sz w:val="32"/>
          <w:szCs w:val="32"/>
          <w:lang w:bidi="th-TH"/>
        </w:rPr>
        <w:t>8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418"/>
        <w:gridCol w:w="1134"/>
        <w:gridCol w:w="1134"/>
        <w:gridCol w:w="992"/>
        <w:gridCol w:w="2198"/>
      </w:tblGrid>
      <w:tr w:rsidR="00600A25" w:rsidRPr="000C2AAC" w14:paraId="14EA5AED" w14:textId="77777777" w:rsidTr="006F17C6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35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8" w:type="dxa"/>
            <w:vAlign w:val="center"/>
          </w:tcPr>
          <w:p w14:paraId="5EBD3224" w14:textId="6D4B0138" w:rsidR="00422EAB" w:rsidRPr="000C2AAC" w:rsidRDefault="004E651F" w:rsidP="002227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2227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047DB0EB" w14:textId="77777777" w:rsidR="00422EAB" w:rsidRPr="000C2AAC" w:rsidRDefault="00422EAB" w:rsidP="002227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198" w:type="dxa"/>
            <w:vAlign w:val="center"/>
          </w:tcPr>
          <w:p w14:paraId="39413065" w14:textId="77777777" w:rsidR="00422EAB" w:rsidRPr="000C2AAC" w:rsidRDefault="00422EAB" w:rsidP="002227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6F17C6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กรณีแก้ไขชื่อสถานที่ผลิตอาหาร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ที่ไม่ใช่เป็นการเปลี่ยนบุคคลหรือนิติบุคคลผู้รับอนุญาต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FD3D152" w14:textId="7F9B15E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C122349" w14:textId="2AB512B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EE081F5" w14:textId="0B35D18F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45E6770F" w14:textId="0F17481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198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5A6000B" w14:textId="77777777" w:rsidTr="006F17C6">
        <w:tc>
          <w:tcPr>
            <w:tcW w:w="675" w:type="dxa"/>
            <w:vAlign w:val="center"/>
          </w:tcPr>
          <w:p w14:paraId="2118CE3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4FACA27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2CE1CB28" w14:textId="491656A2" w:rsidR="00AC4ACB" w:rsidRPr="006F17C6" w:rsidRDefault="00AC4ACB" w:rsidP="00AC4AC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6F17C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6F17C6" w:rsidRPr="006F17C6">
              <w:rPr>
                <w:rFonts w:asciiTheme="minorBidi" w:hAnsiTheme="minorBidi"/>
                <w:sz w:val="32"/>
                <w:szCs w:val="32"/>
              </w:rPr>
              <w:t>/</w:t>
            </w:r>
            <w:r w:rsidR="006F17C6" w:rsidRPr="006F17C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6D3B97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22249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86D4BD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340457B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A403E49" w14:textId="77777777" w:rsidTr="006F17C6">
        <w:tc>
          <w:tcPr>
            <w:tcW w:w="675" w:type="dxa"/>
            <w:vAlign w:val="center"/>
          </w:tcPr>
          <w:p w14:paraId="6C5C636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F5F976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0141256A" w14:textId="660E52BA" w:rsidR="00AC4ACB" w:rsidRPr="006F17C6" w:rsidRDefault="00AC4ACB" w:rsidP="00AC4AC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6F17C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6F17C6" w:rsidRPr="006F17C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3B450D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32F57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A3AC44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2B878D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2B8CD40" w14:textId="77777777" w:rsidTr="006F17C6">
        <w:tc>
          <w:tcPr>
            <w:tcW w:w="675" w:type="dxa"/>
            <w:vAlign w:val="center"/>
          </w:tcPr>
          <w:p w14:paraId="5DA233C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2AA7C5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ได้แก่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171F8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1C6150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C4C66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9FA56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13E1A6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ที่มีการแก้ไขเปลี่ยนแปลงชื่อสถานที่ผลิตล่าสุด หรือ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ที่มีการแก้ไขเปลี่ยนแปลงชื่อนิติบุคคลสถานที่ผลิตล่าสุด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สำเนาหนังสือรับรองสัญชาติของนิติบุคคลจากกระทรวงพาณิชย์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บัญชีรายชื่อผู้ถือหุ้น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เฉพาะนิติบุคคลที่เป็น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บริษัท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ในกรณีที่ผู้ขออนุญาตเป็นนิติบุคคลต่างด้าว ต้องยื่นหนังสือรับรองการประกอบธุรกิจนิติบุคคลต่างด้าวจากกระทรวงพาณิชน์ว่าไม่ขัดพระราชบัญญัติการประกอบธุรกิจคนต่างด้าว 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2542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ตามประเภทธุรกิจอาหารที่ขออนุญาต จำนวน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ฉบับ หรือบัตรส่งเสริมการลงทุนตามประเภทธุรกิจอาหารที่ได้รับการส่งเสริมการลงทุนผลิตเพื่อจำหน่ายจากสำนักงานคณะกรรมการส่งเสริมการลงทุ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บีโอไอ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114CD631" w14:textId="77777777" w:rsidTr="006F17C6">
        <w:tc>
          <w:tcPr>
            <w:tcW w:w="675" w:type="dxa"/>
            <w:vAlign w:val="center"/>
          </w:tcPr>
          <w:p w14:paraId="16A6ED5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CEAE07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8" w:type="dxa"/>
          </w:tcPr>
          <w:p w14:paraId="79B21D3A" w14:textId="1077B547" w:rsidR="00AC4ACB" w:rsidRPr="006F17C6" w:rsidRDefault="00AC4ACB" w:rsidP="00AC4AC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6F17C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6F17C6" w:rsidRPr="006F17C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41183E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A2CD9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59DAD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0D08450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67D609E" w14:textId="77777777" w:rsidTr="006F17C6">
        <w:tc>
          <w:tcPr>
            <w:tcW w:w="675" w:type="dxa"/>
            <w:vAlign w:val="center"/>
          </w:tcPr>
          <w:p w14:paraId="4BC1D59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662AE5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ติด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16A9D6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</w:p>
        </w:tc>
        <w:tc>
          <w:tcPr>
            <w:tcW w:w="1134" w:type="dxa"/>
          </w:tcPr>
          <w:p w14:paraId="0C9E03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4EF2B2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6584C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0477798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88CA26B" w14:textId="77777777" w:rsidTr="006F17C6">
        <w:tc>
          <w:tcPr>
            <w:tcW w:w="675" w:type="dxa"/>
            <w:vAlign w:val="center"/>
          </w:tcPr>
          <w:p w14:paraId="42F078E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E5BC263" w14:textId="035B3973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กรณีแก้ไขที่อยู่ของสถานที่ผลิตหรือสถานที่เก็บอาหาร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ที่ไม่ใช่เป็นการย้ายสถานที่ที่รับอนุญาตไว้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418" w:type="dxa"/>
          </w:tcPr>
          <w:p w14:paraId="413D22D6" w14:textId="6F86042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16E4189" w14:textId="78E7CBE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DD4FDC8" w14:textId="06D6C8F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4F18D9C4" w14:textId="1FB1E62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198" w:type="dxa"/>
          </w:tcPr>
          <w:p w14:paraId="0767149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F17C6" w:rsidRPr="000C2AAC" w14:paraId="41323568" w14:textId="77777777" w:rsidTr="006F17C6">
        <w:tc>
          <w:tcPr>
            <w:tcW w:w="675" w:type="dxa"/>
            <w:vAlign w:val="center"/>
          </w:tcPr>
          <w:p w14:paraId="663FAEFF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4295B75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31A663C8" w14:textId="2F30DAAA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58261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58261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74EC60C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410A4C3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D8D7D9F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0818F9C2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F17C6" w:rsidRPr="000C2AAC" w14:paraId="60E749C7" w14:textId="77777777" w:rsidTr="006F17C6">
        <w:tc>
          <w:tcPr>
            <w:tcW w:w="675" w:type="dxa"/>
            <w:vAlign w:val="center"/>
          </w:tcPr>
          <w:p w14:paraId="3E37BDE2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7B7C5E8A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6D43D35C" w14:textId="69E07095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58261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58261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E105ABE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47621A3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2F5324C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03975D69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0E561E3" w14:textId="77777777" w:rsidTr="006F17C6">
        <w:tc>
          <w:tcPr>
            <w:tcW w:w="675" w:type="dxa"/>
            <w:vAlign w:val="center"/>
          </w:tcPr>
          <w:p w14:paraId="24063FD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ECB1D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ได้แก่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ดูรายละเอียดในหมายเหตุ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713E4D23" w14:textId="4F3EB5B2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E22290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7F8BFD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893A3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12E972CA" w14:textId="0123A35C" w:rsidR="00AC4ACB" w:rsidRPr="000C2AAC" w:rsidRDefault="00AC4ACB" w:rsidP="006F17C6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สำเนาหลักฐานเอกสารการแจ้งแก้ไขที่อยู่ของสถานที่ที่ได้รับอนุญาตไว้จาก</w:t>
            </w:r>
            <w:r w:rsidR="006F17C6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กรมการปกครอง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มหาดไทย ที่สถานที่รับอนุญาตนั้น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ตั้งอยู่ หรือ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สำเนาทะเบียนบ้านของสถานที่ผลิตและ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หรือสถานที่เก็บอาหารที่ได้รับอนุญาตไว้ที่ได้มีการแจ้งแก้ไขที่อยู่ของสถานที่นั้นแล้วจาก</w:t>
            </w:r>
            <w:r w:rsidR="006F17C6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กรมการปกครอง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กระทรวงมหาดไทย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6F17C6" w:rsidRPr="000C2AAC" w14:paraId="761CBCC7" w14:textId="77777777" w:rsidTr="006F17C6">
        <w:tc>
          <w:tcPr>
            <w:tcW w:w="675" w:type="dxa"/>
            <w:vAlign w:val="center"/>
          </w:tcPr>
          <w:p w14:paraId="1AE90547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787C3707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8" w:type="dxa"/>
          </w:tcPr>
          <w:p w14:paraId="5057F743" w14:textId="5C28A335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6313D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6313D0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9B59895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6AB84C4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D11179D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33C3B5A8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F17C6" w:rsidRPr="000C2AAC" w14:paraId="5CC725C5" w14:textId="77777777" w:rsidTr="006F17C6">
        <w:tc>
          <w:tcPr>
            <w:tcW w:w="675" w:type="dxa"/>
            <w:vAlign w:val="center"/>
          </w:tcPr>
          <w:p w14:paraId="47831AD3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0BA8E64D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6997BCAF" w14:textId="0532340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6313D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6313D0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7D2E85EC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CD4B4B4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72554E8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3E36F0F8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BEBD7D5" w14:textId="77777777" w:rsidTr="006F17C6">
        <w:tc>
          <w:tcPr>
            <w:tcW w:w="675" w:type="dxa"/>
            <w:vAlign w:val="center"/>
          </w:tcPr>
          <w:p w14:paraId="5F00E1F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FE899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กรณีเปลี่ยนชื่อตัว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ชื่อสกุล ของผู้รับอนุญาต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หรือเปลี่ยนชื่อตัว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ชื่อสกุล ของผู้ดำเนินกิจการ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ของบุคคลที่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ได้รับอนุญาตไว้</w:t>
            </w:r>
          </w:p>
        </w:tc>
        <w:tc>
          <w:tcPr>
            <w:tcW w:w="1418" w:type="dxa"/>
          </w:tcPr>
          <w:p w14:paraId="5949C0F2" w14:textId="4FE503F9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D7BDD13" w14:textId="6B525072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13DD27F4" w14:textId="694731E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26526D78" w14:textId="72029CD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198" w:type="dxa"/>
          </w:tcPr>
          <w:p w14:paraId="433E66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F17C6" w:rsidRPr="000C2AAC" w14:paraId="3DDF85CA" w14:textId="77777777" w:rsidTr="006F17C6">
        <w:tc>
          <w:tcPr>
            <w:tcW w:w="675" w:type="dxa"/>
            <w:vAlign w:val="center"/>
          </w:tcPr>
          <w:p w14:paraId="31C3F2BA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45439612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4CE11BD6" w14:textId="33E26E2C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F745C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F745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72F5BEC6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8A4B08F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11636E4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0C44939C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F17C6" w:rsidRPr="000C2AAC" w14:paraId="553CBE9D" w14:textId="77777777" w:rsidTr="006F17C6">
        <w:tc>
          <w:tcPr>
            <w:tcW w:w="675" w:type="dxa"/>
            <w:vAlign w:val="center"/>
          </w:tcPr>
          <w:p w14:paraId="431C601D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2A0082F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4066D023" w14:textId="4E754616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F745C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F745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434B991E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63DFBE6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2F584E3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2FF7EC9B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B35AFA2" w14:textId="77777777" w:rsidTr="006F17C6">
        <w:tc>
          <w:tcPr>
            <w:tcW w:w="675" w:type="dxa"/>
            <w:vAlign w:val="center"/>
          </w:tcPr>
          <w:p w14:paraId="166971B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663D3E4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ได้แก่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68BACE5" w14:textId="601F38E5" w:rsidR="00AC4ACB" w:rsidRPr="000C2AAC" w:rsidRDefault="00AC4ACB" w:rsidP="00AC4ACB">
            <w:pPr>
              <w:rPr>
                <w:rFonts w:asciiTheme="minorBidi" w:hAnsiTheme="minorBidi" w:hint="cs"/>
              </w:rPr>
            </w:pPr>
          </w:p>
        </w:tc>
        <w:tc>
          <w:tcPr>
            <w:tcW w:w="1134" w:type="dxa"/>
          </w:tcPr>
          <w:p w14:paraId="4774AB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61DF681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2A897D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28D4EA85" w14:textId="493F7223" w:rsidR="00AC4ACB" w:rsidRPr="000C2AAC" w:rsidRDefault="006F17C6" w:rsidP="006F17C6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สำเนาทะเบียนบ้านของผู้ขออนุญาตและสำเนาบัตรประจำตัวประชาชน ในกรณีผู้ขออนุญาต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เป็นคนต่างด้าว ให้ยื่นหนังสืออนุญาตให้ทำงานในประเทศ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(work permit)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ซึ่งออกให้โดยกระทรวงแรงงานหรือผู้ว่าราชการจังหวัด ที่แจ้งการแก้ไขเปลี่ยนชื่อ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ชื่อสกุลของบุคคลที่ได้รับอนุญาตไว้นั้นและพร้อมสำเนาหนังสือเดินทาง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(passport) (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  2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สำเนาหลักฐานเอกสารการแจ้งเปลี่ยนชื่อตัว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ชื่อสกุล ของผู้รับอนุญาตหรือผู้ดำเนินกิจการตามแต่กรณีจากส่วนราชการที่เกี่ยวข้อง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6F17C6" w:rsidRPr="000C2AAC" w14:paraId="5A2491E3" w14:textId="77777777" w:rsidTr="006F17C6">
        <w:tc>
          <w:tcPr>
            <w:tcW w:w="675" w:type="dxa"/>
            <w:vAlign w:val="center"/>
          </w:tcPr>
          <w:p w14:paraId="259F9FFD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77C960FB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8" w:type="dxa"/>
          </w:tcPr>
          <w:p w14:paraId="039A869B" w14:textId="45C3B261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0A70C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0A70C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A2AA0E1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06AB6E6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8F76342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15A79C51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F17C6" w:rsidRPr="000C2AAC" w14:paraId="74A2D778" w14:textId="77777777" w:rsidTr="006F17C6">
        <w:tc>
          <w:tcPr>
            <w:tcW w:w="675" w:type="dxa"/>
            <w:vAlign w:val="center"/>
          </w:tcPr>
          <w:p w14:paraId="47FD8FB9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657F9960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6B2BEAAA" w14:textId="155DB793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0A70C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0A70C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0ED66017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1310E39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1FB7F91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0859B5DF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6C07DD3" w14:textId="77777777" w:rsidTr="006F17C6">
        <w:tc>
          <w:tcPr>
            <w:tcW w:w="675" w:type="dxa"/>
            <w:vAlign w:val="center"/>
          </w:tcPr>
          <w:p w14:paraId="2630FDE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408A0C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กรณีเปลี่ยน เพิ่ม หรือลดผู้ดำเนินกิจการ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0B199B38" w14:textId="7186DD3B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0647427" w14:textId="09287E6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8C900F1" w14:textId="225099C9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3235F24C" w14:textId="4758520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198" w:type="dxa"/>
          </w:tcPr>
          <w:p w14:paraId="5A9D11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F17C6" w:rsidRPr="000C2AAC" w14:paraId="24560A70" w14:textId="77777777" w:rsidTr="006F17C6">
        <w:tc>
          <w:tcPr>
            <w:tcW w:w="675" w:type="dxa"/>
            <w:vAlign w:val="center"/>
          </w:tcPr>
          <w:p w14:paraId="31A7E2C4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0B34E40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49CDA6F2" w14:textId="03449EDA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98139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98139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718A6681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58B65D6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FCEB010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2745302E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6F17C6" w:rsidRPr="000C2AAC" w14:paraId="62A4386A" w14:textId="77777777" w:rsidTr="006F17C6">
        <w:tc>
          <w:tcPr>
            <w:tcW w:w="675" w:type="dxa"/>
            <w:vAlign w:val="center"/>
          </w:tcPr>
          <w:p w14:paraId="13DB273C" w14:textId="77777777" w:rsidR="006F17C6" w:rsidRPr="000C2AAC" w:rsidRDefault="006F17C6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597CD348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24C24A9F" w14:textId="4F5B9757" w:rsidR="006F17C6" w:rsidRPr="000C2AAC" w:rsidRDefault="006F17C6" w:rsidP="00AC4ACB">
            <w:pPr>
              <w:rPr>
                <w:rFonts w:asciiTheme="minorBidi" w:hAnsiTheme="minorBidi"/>
              </w:rPr>
            </w:pPr>
            <w:r w:rsidRPr="0098139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  <w:r w:rsidRPr="0098139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4CB58AF4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BA0A0A2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C3F5992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755BED1C" w14:textId="77777777" w:rsidR="006F17C6" w:rsidRPr="000C2AAC" w:rsidRDefault="006F17C6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DAD2A89" w14:textId="77777777" w:rsidTr="006F17C6">
        <w:tc>
          <w:tcPr>
            <w:tcW w:w="675" w:type="dxa"/>
            <w:vAlign w:val="center"/>
          </w:tcPr>
          <w:p w14:paraId="5115346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588B4A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ได้แก่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88744F5" w14:textId="07C9C1E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86D401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7241CC4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147035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7C589731" w14:textId="0FCE3BF5" w:rsidR="00AC4ACB" w:rsidRPr="000C2AAC" w:rsidRDefault="00AC4ACB" w:rsidP="00FF7F5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 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สำเนาทะเบียนบ้านของผู้ดำเนินกิจการและสำเนาบัตรประจำตัวประชาชน ในกรณีที่ผู้ดำเนินกิจการเป็นคนต่างด้าว ให้ยื่นสำเนาหนังสืออนุญาตให้ทำงานในประเทศ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(work permit)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ซึ่งออกให้โดยกระทรวงแรงงานหรือผู้ว่าราชการจังหวัด พร้อมสำเนาหนังสือเดินทาง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(passport)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สำเนาหนังสือรับรองการจดทะเบียนนิติบุคคลที่แจ้งวัตถุประสงค์ และผู้มีอำนาจลงชื่อแทนนิติบุคคลผู้ขออนุญาต 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  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หนังสือมอบอำนาจและแต่งตั้งผู้ดำเนินกิจการคนใหม่จากนิติบุคคลผู้ขออนุญาต พร้อมติดอากรแสตมป์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ต่อผู้ดำเนินกิจการใหม่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F7F5B" w:rsidRPr="000C2AAC" w14:paraId="358C5AE6" w14:textId="77777777" w:rsidTr="006F17C6">
        <w:tc>
          <w:tcPr>
            <w:tcW w:w="675" w:type="dxa"/>
            <w:vAlign w:val="center"/>
          </w:tcPr>
          <w:p w14:paraId="2745ADCD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72957D5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8" w:type="dxa"/>
          </w:tcPr>
          <w:p w14:paraId="481B4F5C" w14:textId="5048054F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E4766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E4766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AC0531D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F415F72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9F75F13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12071A65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F7F5B" w:rsidRPr="000C2AAC" w14:paraId="0ED3D8EE" w14:textId="77777777" w:rsidTr="006F17C6">
        <w:tc>
          <w:tcPr>
            <w:tcW w:w="675" w:type="dxa"/>
            <w:vAlign w:val="center"/>
          </w:tcPr>
          <w:p w14:paraId="64880AF6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52195E4D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32438F22" w14:textId="0C4B3EBF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E4766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E4766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4D6D90D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151AF6D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5C3AB0F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4E863CB5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FD023C3" w14:textId="77777777" w:rsidTr="006F17C6">
        <w:tc>
          <w:tcPr>
            <w:tcW w:w="675" w:type="dxa"/>
            <w:vAlign w:val="center"/>
          </w:tcPr>
          <w:p w14:paraId="7035C88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5A5AA1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กรณียกเลิกหรือแก้ไขกลุ่มประเภทอาหาร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กรณีที่มีการประกาศแก้ไขกลุ่มประเภทอาหารโดยสำนักงานคณะกรรมการอาหารและยา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หรือยกเลิกสถานที่เก็บอาหาร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ที่มีมากกว่า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แห่ง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ได้รับอนุญาตไว้ในใบอนุญาตผลิตอาหาร</w:t>
            </w:r>
          </w:p>
        </w:tc>
        <w:tc>
          <w:tcPr>
            <w:tcW w:w="1418" w:type="dxa"/>
          </w:tcPr>
          <w:p w14:paraId="61DFABF5" w14:textId="560F9E5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CD4B4DD" w14:textId="1BF661B8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72B5A79" w14:textId="14ABC021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053ACC25" w14:textId="3DB2EFF1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198" w:type="dxa"/>
          </w:tcPr>
          <w:p w14:paraId="3BB6686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F7F5B" w:rsidRPr="000C2AAC" w14:paraId="2C4F70E3" w14:textId="77777777" w:rsidTr="006F17C6">
        <w:tc>
          <w:tcPr>
            <w:tcW w:w="675" w:type="dxa"/>
            <w:vAlign w:val="center"/>
          </w:tcPr>
          <w:p w14:paraId="4EF8E2B4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D1DFEB0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42C083F9" w14:textId="623B2DE2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453CE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453CE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E93BFB8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52EF500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579BDEA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0A77ADB3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F7F5B" w:rsidRPr="000C2AAC" w14:paraId="7DE75820" w14:textId="77777777" w:rsidTr="006F17C6">
        <w:tc>
          <w:tcPr>
            <w:tcW w:w="675" w:type="dxa"/>
            <w:vAlign w:val="center"/>
          </w:tcPr>
          <w:p w14:paraId="7EAA8B87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6FB7BCCA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76D2903C" w14:textId="52EAE6B5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453CE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453CE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06F43B92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29E078F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394E9A4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62D4199C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F7F5B" w:rsidRPr="000C2AAC" w14:paraId="35F548B7" w14:textId="77777777" w:rsidTr="006F17C6">
        <w:tc>
          <w:tcPr>
            <w:tcW w:w="675" w:type="dxa"/>
            <w:vAlign w:val="center"/>
          </w:tcPr>
          <w:p w14:paraId="2F2CB764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6184433B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8" w:type="dxa"/>
          </w:tcPr>
          <w:p w14:paraId="2A140859" w14:textId="7ADDFA1E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7D316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7D316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D9116F9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22B23BA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C06652B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4C641137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F7F5B" w:rsidRPr="000C2AAC" w14:paraId="1D3CE9FC" w14:textId="77777777" w:rsidTr="006F17C6">
        <w:tc>
          <w:tcPr>
            <w:tcW w:w="675" w:type="dxa"/>
            <w:vAlign w:val="center"/>
          </w:tcPr>
          <w:p w14:paraId="1DF3773D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0322213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กรณีผู้ขออนุญาตเป็นนิติบุคคลการมอบอำนาจทั่วไปต้องเป็นไปตามเงื่อนไขของนิติบุคคลผู้ขออนุญาต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3E51EE3F" w14:textId="65FC486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7D316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7D3166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82DBB54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D787A8E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20268C9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417AC0A2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871BAAD" w14:textId="77777777" w:rsidTr="006F17C6">
        <w:tc>
          <w:tcPr>
            <w:tcW w:w="675" w:type="dxa"/>
            <w:vAlign w:val="center"/>
          </w:tcPr>
          <w:p w14:paraId="44E927F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FADEF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กรณีการเปลี่ยนแปลงสถานะนิติบุคคลผู้รับอนุญาตหรือแปรสภาพนิติบุคคลตามกฎหมาย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0EC1C034" w14:textId="5726CBA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9F747F5" w14:textId="1679BBD0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E905D44" w14:textId="34DCD23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6356DCAE" w14:textId="1A727AC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198" w:type="dxa"/>
          </w:tcPr>
          <w:p w14:paraId="165CFD6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F7F5B" w:rsidRPr="000C2AAC" w14:paraId="2C0D6A99" w14:textId="77777777" w:rsidTr="006F17C6">
        <w:tc>
          <w:tcPr>
            <w:tcW w:w="675" w:type="dxa"/>
            <w:vAlign w:val="center"/>
          </w:tcPr>
          <w:p w14:paraId="0E132E0E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0DA9333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8" w:type="dxa"/>
          </w:tcPr>
          <w:p w14:paraId="2C4DC347" w14:textId="53204BFC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9A460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9A460D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3E4933AA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94FD56E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6BB9A2E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0616998D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F7F5B" w:rsidRPr="000C2AAC" w14:paraId="043F0B94" w14:textId="77777777" w:rsidTr="006F17C6">
        <w:tc>
          <w:tcPr>
            <w:tcW w:w="675" w:type="dxa"/>
            <w:vAlign w:val="center"/>
          </w:tcPr>
          <w:p w14:paraId="19BF4826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5A3FA81A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คำขอเปลี่ยนแปลงรายการในใบอนุญาตผลิตอาหาร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720E687" w14:textId="13BCAEA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9A460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9A460D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2438B744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EDB6699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1FBCC95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23E4312B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5DA97B1" w14:textId="77777777" w:rsidTr="006F17C6">
        <w:tc>
          <w:tcPr>
            <w:tcW w:w="675" w:type="dxa"/>
            <w:vAlign w:val="center"/>
          </w:tcPr>
          <w:p w14:paraId="01ABCEC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728BA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ได้แก่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30810308" w14:textId="4884FA55" w:rsidR="00AC4ACB" w:rsidRPr="000C2AAC" w:rsidRDefault="00AC4ACB" w:rsidP="00AC4ACB">
            <w:pPr>
              <w:rPr>
                <w:rFonts w:asciiTheme="minorBidi" w:hAnsiTheme="minorBidi" w:hint="cs"/>
              </w:rPr>
            </w:pPr>
          </w:p>
        </w:tc>
        <w:tc>
          <w:tcPr>
            <w:tcW w:w="1134" w:type="dxa"/>
          </w:tcPr>
          <w:p w14:paraId="605E249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6ADC6A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3AA2DA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275C31D9" w14:textId="77777777" w:rsidR="00FF7F5B" w:rsidRDefault="00AC4ACB" w:rsidP="00FF7F5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( 1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มีการแจ้งระบุให้เปลี่ยนแปลงสถานะนิติบุคคลหรือแปรสภาพนิติบุคคลตามกฎหมายจากกระทรวง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2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สำเนาบัญชีรายชื่อผู้ถือหุ้นของบริษัท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ที่มีการแก้ไขเปลี่ยนแปลงล่าสุด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กรณีที่มีจำนวนหุ้นต่างชาติของ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บริษัทที่เกิดขึ้นจากการเปลี่ยนแปลงถือครองหุ้นตั้งแต่ร้อยละ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50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ขึ้นไป ต้องยื่นหนังสือรับรองการประกอบธุรกิจนิติบุคคลต่างด้าวจากกระทรวงพาณิชย์ว่าไม่ขัดพระราชบัญญัติการประกอบธุรกิจคนต่างด้าว 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.2542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เพิ่มเติมด้วย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52A5988F" w14:textId="0661E911" w:rsidR="00AC4ACB" w:rsidRPr="000C2AAC" w:rsidRDefault="00AC4ACB" w:rsidP="00FF7F5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หนังสือมอบอำนาจและแต่งตั้งผู้ดำเนินกิจการจากนิติบุคคลผู้ขออนุญาตในสถานะ ใหม่ของนิติบุคคลพร้อมติดอากรแสตมป์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ต่อผู้ดำเนินกิจการใหม่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F7F5B" w:rsidRPr="000C2AAC" w14:paraId="6DDC8C60" w14:textId="77777777" w:rsidTr="006F17C6">
        <w:tc>
          <w:tcPr>
            <w:tcW w:w="675" w:type="dxa"/>
            <w:vAlign w:val="center"/>
          </w:tcPr>
          <w:p w14:paraId="1DFA30CD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22EF799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8" w:type="dxa"/>
          </w:tcPr>
          <w:p w14:paraId="7EDD7B39" w14:textId="5A2C868C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854F6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854F6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11CD4753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B35FA52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0D0D3FD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56614D3A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F7F5B" w:rsidRPr="000C2AAC" w14:paraId="641D8144" w14:textId="77777777" w:rsidTr="006F17C6">
        <w:tc>
          <w:tcPr>
            <w:tcW w:w="675" w:type="dxa"/>
            <w:vAlign w:val="center"/>
          </w:tcPr>
          <w:p w14:paraId="410224B4" w14:textId="77777777" w:rsidR="00FF7F5B" w:rsidRPr="000C2AAC" w:rsidRDefault="00FF7F5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0A46E18A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มอบอำนาจทั่วไปต้องเป็นไปตามเงื่อนไขของนิติบุคคลผู้ขออนุญาต อาจต้องประทับตราสำคัญของบริษัทด้วย ในกรณีที่ระบุไว้ในหนังสือรับรองการจดทะเบียนนิติบุคคล</w:t>
            </w:r>
          </w:p>
        </w:tc>
        <w:tc>
          <w:tcPr>
            <w:tcW w:w="1418" w:type="dxa"/>
          </w:tcPr>
          <w:p w14:paraId="5C471DEF" w14:textId="21A1C0A4" w:rsidR="00FF7F5B" w:rsidRPr="000C2AAC" w:rsidRDefault="00FF7F5B" w:rsidP="00AC4ACB">
            <w:pPr>
              <w:rPr>
                <w:rFonts w:asciiTheme="minorBidi" w:hAnsiTheme="minorBidi"/>
              </w:rPr>
            </w:pPr>
            <w:r w:rsidRPr="00854F6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สำนักอาหาร</w:t>
            </w:r>
            <w:r w:rsidRPr="00854F6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2F543982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D2F0857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05FE2D3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198D7DBD" w14:textId="77777777" w:rsidR="00FF7F5B" w:rsidRPr="000C2AAC" w:rsidRDefault="00FF7F5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2227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22276B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FF7F5B" w:rsidRPr="00FE5B1A" w14:paraId="23E6D2E0" w14:textId="77777777" w:rsidTr="00D02D82">
        <w:tc>
          <w:tcPr>
            <w:tcW w:w="675" w:type="dxa"/>
          </w:tcPr>
          <w:p w14:paraId="79C8BB2A" w14:textId="77777777" w:rsidR="00FF7F5B" w:rsidRPr="00D02D82" w:rsidRDefault="00FF7F5B" w:rsidP="00D02D82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D02D82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D02D82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4C13A50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FF7F5B" w:rsidRPr="00FE5B1A" w14:paraId="7065247F" w14:textId="77777777" w:rsidTr="00D02D82">
        <w:tc>
          <w:tcPr>
            <w:tcW w:w="675" w:type="dxa"/>
          </w:tcPr>
          <w:p w14:paraId="69349D9C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</w:tcPr>
          <w:p w14:paraId="228F5964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FF7F5B" w:rsidRPr="00FE5B1A" w14:paraId="381AF329" w14:textId="77777777" w:rsidTr="00D02D82">
        <w:tc>
          <w:tcPr>
            <w:tcW w:w="675" w:type="dxa"/>
          </w:tcPr>
          <w:p w14:paraId="7BBC6070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</w:tcPr>
          <w:p w14:paraId="04CCA958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3A8943CD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3EFAD71B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FF7F5B" w:rsidRPr="00FE5B1A" w14:paraId="4008EC69" w14:textId="77777777" w:rsidTr="00D02D82">
        <w:tc>
          <w:tcPr>
            <w:tcW w:w="675" w:type="dxa"/>
          </w:tcPr>
          <w:p w14:paraId="7CEF4940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</w:tcPr>
          <w:p w14:paraId="02DA28E5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065F8A6C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1A4E11AD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FF7F5B" w:rsidRPr="00FE5B1A" w14:paraId="2C3EEDA5" w14:textId="77777777" w:rsidTr="00D02D82">
        <w:tc>
          <w:tcPr>
            <w:tcW w:w="675" w:type="dxa"/>
          </w:tcPr>
          <w:p w14:paraId="3162492E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29E4161" w14:textId="77777777" w:rsidR="00FF7F5B" w:rsidRPr="00FE5B1A" w:rsidRDefault="00FF7F5B" w:rsidP="00F4142A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E5B1A">
              <w:rPr>
                <w:rFonts w:asciiTheme="minorBidi" w:hAnsiTheme="minorBidi"/>
                <w:sz w:val="32"/>
                <w:szCs w:val="32"/>
              </w:rPr>
              <w:br/>
            </w:r>
            <w:r w:rsidRPr="00FE5B1A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FE5B1A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5B543A38" w:rsidR="00013BC7" w:rsidRPr="000C2AAC" w:rsidRDefault="00C3045F" w:rsidP="00FF7F5B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2227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50E9B0AD" w:rsidR="00F064C0" w:rsidRPr="000C2AAC" w:rsidRDefault="00F064C0" w:rsidP="00FF7F5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แบบฟอร์มและตัวอย่างการกรอก</w:t>
            </w:r>
          </w:p>
        </w:tc>
      </w:tr>
      <w:tr w:rsidR="00F064C0" w:rsidRPr="000C2AAC" w14:paraId="5C02ABD0" w14:textId="77777777" w:rsidTr="00C1539D">
        <w:tc>
          <w:tcPr>
            <w:tcW w:w="675" w:type="dxa"/>
          </w:tcPr>
          <w:p w14:paraId="46F78FAB" w14:textId="77777777" w:rsidR="00F064C0" w:rsidRPr="000C2AAC" w:rsidRDefault="00F064C0" w:rsidP="002227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24F6C83" w14:textId="302BBFD4" w:rsidR="00F064C0" w:rsidRPr="000C2AAC" w:rsidRDefault="00F064C0" w:rsidP="00FF7F5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กรณีแก้ไขชื่อสถานทีผลิต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19FE3179" w14:textId="77777777" w:rsidTr="00C1539D">
        <w:tc>
          <w:tcPr>
            <w:tcW w:w="675" w:type="dxa"/>
          </w:tcPr>
          <w:p w14:paraId="6D863CAD" w14:textId="77777777" w:rsidR="00F064C0" w:rsidRPr="000C2AAC" w:rsidRDefault="00F064C0" w:rsidP="002227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51D2AB30" w14:textId="196AFFD6" w:rsidR="00F064C0" w:rsidRPr="000C2AAC" w:rsidRDefault="00F064C0" w:rsidP="00FF7F5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กรณีแก้ไขที่อยู่สถานทีผลิตหรือสถานที่เก็บอาหาร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524E9A74" w14:textId="77777777" w:rsidTr="00C1539D">
        <w:tc>
          <w:tcPr>
            <w:tcW w:w="675" w:type="dxa"/>
          </w:tcPr>
          <w:p w14:paraId="47BCAB0D" w14:textId="77777777" w:rsidR="00F064C0" w:rsidRPr="000C2AAC" w:rsidRDefault="00F064C0" w:rsidP="002227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BFADF20" w14:textId="38E563B9" w:rsidR="00F064C0" w:rsidRPr="000C2AAC" w:rsidRDefault="00F064C0" w:rsidP="00FF7F5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กรณีเปลี่ยนชื่อตัว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ชื่อสกุล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6AA9E801" w14:textId="77777777" w:rsidTr="00C1539D">
        <w:tc>
          <w:tcPr>
            <w:tcW w:w="675" w:type="dxa"/>
          </w:tcPr>
          <w:p w14:paraId="2C882716" w14:textId="77777777" w:rsidR="00F064C0" w:rsidRPr="000C2AAC" w:rsidRDefault="00F064C0" w:rsidP="002227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7E5053C0" w14:textId="532F85C6" w:rsidR="00F064C0" w:rsidRPr="000C2AAC" w:rsidRDefault="00F064C0" w:rsidP="00FF7F5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กรณีเปลี่ยน เพิ่ม ลด ผู้ดำเนินกิจการ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7E5338DF" w14:textId="77777777" w:rsidTr="00C1539D">
        <w:tc>
          <w:tcPr>
            <w:tcW w:w="675" w:type="dxa"/>
          </w:tcPr>
          <w:p w14:paraId="133666ED" w14:textId="77777777" w:rsidR="00F064C0" w:rsidRPr="000C2AAC" w:rsidRDefault="00F064C0" w:rsidP="002227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9174F8A" w14:textId="612BE767" w:rsidR="00F064C0" w:rsidRPr="000C2AAC" w:rsidRDefault="00F064C0" w:rsidP="00FF7F5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กรณียกเลิก แก้ไข กลุ่มประเภทอาหารและ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หรือยกเลิกสถานที่เก็บอาหารที่มีมากกว่า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แห่ง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3EC7E487" w14:textId="77777777" w:rsidTr="00C1539D">
        <w:tc>
          <w:tcPr>
            <w:tcW w:w="675" w:type="dxa"/>
          </w:tcPr>
          <w:p w14:paraId="59B9B7C0" w14:textId="77777777" w:rsidR="00F064C0" w:rsidRPr="000C2AAC" w:rsidRDefault="00F064C0" w:rsidP="002227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4CB1A97" w14:textId="6C593887" w:rsidR="00F064C0" w:rsidRPr="000C2AAC" w:rsidRDefault="00F064C0" w:rsidP="00FF7F5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กรณีการเปลี่ยนแปลงสถานะนิติบุคคล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FF7F5B">
      <w:pPr>
        <w:pStyle w:val="ListParagraph"/>
        <w:numPr>
          <w:ilvl w:val="0"/>
          <w:numId w:val="1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03FB85C0" w14:textId="77777777" w:rsidR="00FF7F5B" w:rsidRDefault="0064558D" w:rsidP="0064558D">
      <w:pPr>
        <w:spacing w:after="0" w:line="240" w:lineRule="auto"/>
        <w:rPr>
          <w:rFonts w:asciiTheme="minorBidi" w:hAnsiTheme="minorBidi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รวมระยะเวลาดำเนินการ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 โดยเริ่มนับระยะเวลาตั้งแต่ได้รับเอกสารที่ครบถ้วน จนถึง ลงนามอนุญาตโดยผู้มีอำนาจ ไม่นับรวมเวลาการชี้แจงข้อมูลของผู้ประกอบการ</w:t>
      </w:r>
      <w:r w:rsidR="00FF7F5B">
        <w:rPr>
          <w:rFonts w:asciiTheme="minorBidi" w:hAnsiTheme="minorBidi"/>
          <w:noProof/>
          <w:sz w:val="32"/>
          <w:szCs w:val="32"/>
        </w:rPr>
        <w:t xml:space="preserve"> </w:t>
      </w:r>
      <w:r w:rsidR="00FF7F5B">
        <w:rPr>
          <w:rFonts w:asciiTheme="minorBidi" w:hAnsiTheme="minorBidi" w:hint="cs"/>
          <w:noProof/>
          <w:sz w:val="32"/>
          <w:szCs w:val="32"/>
          <w:cs/>
          <w:lang w:bidi="th-TH"/>
        </w:rPr>
        <w:t>และแก้ไขเอกสาร รวมถึงระยะเวลาการจัดส่งเอกสารแจ้งผู้ประกอบการเพื่อรับใบอนุญาต</w:t>
      </w:r>
    </w:p>
    <w:p w14:paraId="55C0F27E" w14:textId="6346B685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เอกสาร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 w:hint="cs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0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9A339A" w14:textId="77777777" w:rsidR="00622F45" w:rsidRDefault="00622F45" w:rsidP="00C81DB8">
      <w:pPr>
        <w:spacing w:after="0" w:line="240" w:lineRule="auto"/>
      </w:pPr>
      <w:r>
        <w:separator/>
      </w:r>
    </w:p>
  </w:endnote>
  <w:endnote w:type="continuationSeparator" w:id="0">
    <w:p w14:paraId="11B1AE19" w14:textId="77777777" w:rsidR="00622F45" w:rsidRDefault="00622F4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A6EA4" w14:textId="77777777" w:rsidR="00622F45" w:rsidRDefault="00622F45" w:rsidP="00C81DB8">
      <w:pPr>
        <w:spacing w:after="0" w:line="240" w:lineRule="auto"/>
      </w:pPr>
      <w:r>
        <w:separator/>
      </w:r>
    </w:p>
  </w:footnote>
  <w:footnote w:type="continuationSeparator" w:id="0">
    <w:p w14:paraId="491F1B0E" w14:textId="77777777" w:rsidR="00622F45" w:rsidRDefault="00622F4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Content>
      <w:p w14:paraId="6E8D6F6D" w14:textId="77777777" w:rsidR="0022276B" w:rsidRDefault="0022276B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C5F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B6C5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3C364C1B" w14:textId="77777777" w:rsidR="0022276B" w:rsidRDefault="002227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947BD"/>
    <w:multiLevelType w:val="hybridMultilevel"/>
    <w:tmpl w:val="DFD2F720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2276B"/>
    <w:rsid w:val="002440E7"/>
    <w:rsid w:val="00261D40"/>
    <w:rsid w:val="00263AD4"/>
    <w:rsid w:val="00263F10"/>
    <w:rsid w:val="002861BF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B6C5F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22F45"/>
    <w:rsid w:val="006437C0"/>
    <w:rsid w:val="0064558D"/>
    <w:rsid w:val="0065175D"/>
    <w:rsid w:val="00686AAA"/>
    <w:rsid w:val="006974B7"/>
    <w:rsid w:val="006B37B7"/>
    <w:rsid w:val="006C07C4"/>
    <w:rsid w:val="006C6C22"/>
    <w:rsid w:val="006F17C6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0305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F0C2D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2D82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7909A-DB0A-4708-9155-0770EF3A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16</TotalTime>
  <Pages>17</Pages>
  <Words>2328</Words>
  <Characters>13272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5</cp:revision>
  <cp:lastPrinted>2015-03-02T15:12:00Z</cp:lastPrinted>
  <dcterms:created xsi:type="dcterms:W3CDTF">2015-07-07T15:02:00Z</dcterms:created>
  <dcterms:modified xsi:type="dcterms:W3CDTF">2015-07-07T16:02:00Z</dcterms:modified>
</cp:coreProperties>
</file>